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4D235A" w:rsidRPr="00F528F0" w:rsidTr="00CC23A7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:rsidR="004D235A" w:rsidRPr="00B812B7" w:rsidRDefault="000E4FA0" w:rsidP="00F528F0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bookmarkStart w:id="0" w:name="_GoBack"/>
            <w:bookmarkEnd w:id="0"/>
            <w:r w:rsidRPr="00B812B7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F528F0" w:rsidTr="00CC23A7">
        <w:trPr>
          <w:trHeight w:val="851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:rsidR="000E4FA0" w:rsidRPr="00F528F0" w:rsidRDefault="000E4FA0" w:rsidP="00F528F0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F528F0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:rsidR="00ED3C14" w:rsidRDefault="00ED3C14" w:rsidP="00F528F0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>
              <w:rPr>
                <w:rFonts w:ascii="Helvetica" w:hAnsi="Helvetica"/>
                <w:sz w:val="32"/>
                <w:szCs w:val="32"/>
              </w:rPr>
              <w:t>PPI - Programa de Punts d’Inspecció</w:t>
            </w:r>
          </w:p>
          <w:p w:rsidR="00ED3C14" w:rsidRPr="00F528F0" w:rsidRDefault="00ED3C14" w:rsidP="00F528F0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>
              <w:rPr>
                <w:rFonts w:ascii="Helvetica" w:hAnsi="Helvetica"/>
                <w:sz w:val="32"/>
                <w:szCs w:val="32"/>
              </w:rPr>
              <w:t>de Treballs i Equips amb Soldadura</w:t>
            </w:r>
          </w:p>
        </w:tc>
      </w:tr>
      <w:tr w:rsidR="008224E6" w:rsidRPr="005C05A3" w:rsidTr="00B420D2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:rsidR="008224E6" w:rsidRPr="005C05A3" w:rsidRDefault="008224E6" w:rsidP="008224E6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i/>
              </w:rPr>
              <w:t>Rev.  08/2013</w:t>
            </w:r>
          </w:p>
        </w:tc>
      </w:tr>
    </w:tbl>
    <w:p w:rsidR="001D522C" w:rsidRPr="0073355F" w:rsidRDefault="001D522C" w:rsidP="00B652AA">
      <w:pPr>
        <w:widowControl/>
        <w:jc w:val="both"/>
        <w:rPr>
          <w:rFonts w:ascii="Arial" w:hAnsi="Arial" w:cs="Arial"/>
        </w:rPr>
      </w:pPr>
    </w:p>
    <w:sectPr w:rsidR="001D522C" w:rsidRPr="0073355F" w:rsidSect="0012403A">
      <w:headerReference w:type="default" r:id="rId7"/>
      <w:footerReference w:type="default" r:id="rId8"/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DF9" w:rsidRDefault="00564DF9">
      <w:r>
        <w:separator/>
      </w:r>
    </w:p>
  </w:endnote>
  <w:endnote w:type="continuationSeparator" w:id="0">
    <w:p w:rsidR="00564DF9" w:rsidRDefault="0056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BD6367" w:rsidRPr="00A941B7" w:rsidTr="00F917EB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:rsidR="00BD6367" w:rsidRPr="00A941B7" w:rsidRDefault="00BD6367" w:rsidP="00BD6367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:rsidR="00BD6367" w:rsidRPr="008E600D" w:rsidRDefault="00BD6367" w:rsidP="00BD6367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:rsidR="00BD6367" w:rsidRPr="008E600D" w:rsidRDefault="00BD6367" w:rsidP="00BD6367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:rsidR="00BD6367" w:rsidRPr="00A941B7" w:rsidRDefault="00BD6367" w:rsidP="00BD6367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12403A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1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:rsidR="00BD6367" w:rsidRPr="009351EB" w:rsidRDefault="00BD6367" w:rsidP="00BD6367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DF9" w:rsidRDefault="00564DF9">
      <w:r>
        <w:separator/>
      </w:r>
    </w:p>
  </w:footnote>
  <w:footnote w:type="continuationSeparator" w:id="0">
    <w:p w:rsidR="00564DF9" w:rsidRDefault="00564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BD6367" w:rsidRPr="00A20112" w:rsidTr="00F917EB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:rsidR="00BD6367" w:rsidRPr="00A20112" w:rsidRDefault="00BD6367" w:rsidP="00BD6367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7B0DCC10" wp14:editId="5B5A6C95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BD6367" w:rsidRPr="00863328" w:rsidRDefault="00BD6367" w:rsidP="00BD6367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:rsidR="00BD6367" w:rsidRPr="003940B9" w:rsidRDefault="00BD6367" w:rsidP="00BD6367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BD6367" w:rsidRPr="000C5B14" w:rsidTr="00F917EB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BD6367" w:rsidRPr="000C5B14" w:rsidRDefault="00BD6367" w:rsidP="00BD6367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BD6367" w:rsidRPr="000C5B14" w:rsidRDefault="00BD6367" w:rsidP="00BD6367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BD6367" w:rsidRPr="000C5B14" w:rsidRDefault="00BD6367" w:rsidP="00BD6367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:rsidR="00BD6367" w:rsidRPr="00B650CF" w:rsidRDefault="00BD6367" w:rsidP="00BD6367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160F2F"/>
    <w:multiLevelType w:val="hybridMultilevel"/>
    <w:tmpl w:val="CAC477DE"/>
    <w:lvl w:ilvl="0" w:tplc="0CC671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646"/>
        </w:tabs>
        <w:ind w:left="646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1366"/>
        </w:tabs>
        <w:ind w:left="1366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086"/>
        </w:tabs>
        <w:ind w:left="2086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2806"/>
        </w:tabs>
        <w:ind w:left="2806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3526"/>
        </w:tabs>
        <w:ind w:left="3526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4246"/>
        </w:tabs>
        <w:ind w:left="4246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4966"/>
        </w:tabs>
        <w:ind w:left="4966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5686"/>
        </w:tabs>
        <w:ind w:left="5686" w:hanging="180"/>
      </w:pPr>
    </w:lvl>
  </w:abstractNum>
  <w:abstractNum w:abstractNumId="1" w15:restartNumberingAfterBreak="0">
    <w:nsid w:val="67D21E54"/>
    <w:multiLevelType w:val="hybridMultilevel"/>
    <w:tmpl w:val="555C0CCE"/>
    <w:lvl w:ilvl="0" w:tplc="55A873E8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5C3"/>
    <w:rsid w:val="00002711"/>
    <w:rsid w:val="000063A7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4410"/>
    <w:rsid w:val="00053849"/>
    <w:rsid w:val="0005499C"/>
    <w:rsid w:val="00061A1C"/>
    <w:rsid w:val="00061E42"/>
    <w:rsid w:val="0006451E"/>
    <w:rsid w:val="00064EDC"/>
    <w:rsid w:val="00067747"/>
    <w:rsid w:val="00067E44"/>
    <w:rsid w:val="00070770"/>
    <w:rsid w:val="0008100F"/>
    <w:rsid w:val="000858CC"/>
    <w:rsid w:val="0009062C"/>
    <w:rsid w:val="00092628"/>
    <w:rsid w:val="0009291C"/>
    <w:rsid w:val="00095B4B"/>
    <w:rsid w:val="000A0347"/>
    <w:rsid w:val="000A2565"/>
    <w:rsid w:val="000A4EA3"/>
    <w:rsid w:val="000A5342"/>
    <w:rsid w:val="000A6222"/>
    <w:rsid w:val="000A74E1"/>
    <w:rsid w:val="000B350B"/>
    <w:rsid w:val="000C0004"/>
    <w:rsid w:val="000C0259"/>
    <w:rsid w:val="000C1E43"/>
    <w:rsid w:val="000D0383"/>
    <w:rsid w:val="000D0918"/>
    <w:rsid w:val="000D0A9A"/>
    <w:rsid w:val="000D2447"/>
    <w:rsid w:val="000D2ECA"/>
    <w:rsid w:val="000D7D88"/>
    <w:rsid w:val="000E0631"/>
    <w:rsid w:val="000E42FF"/>
    <w:rsid w:val="000E4721"/>
    <w:rsid w:val="000E4DA3"/>
    <w:rsid w:val="000E4FA0"/>
    <w:rsid w:val="000F01DF"/>
    <w:rsid w:val="000F0CED"/>
    <w:rsid w:val="00101E95"/>
    <w:rsid w:val="00103408"/>
    <w:rsid w:val="0010426A"/>
    <w:rsid w:val="001063D3"/>
    <w:rsid w:val="00107ED8"/>
    <w:rsid w:val="00113FD2"/>
    <w:rsid w:val="00116237"/>
    <w:rsid w:val="00116DAD"/>
    <w:rsid w:val="00120FB6"/>
    <w:rsid w:val="0012403A"/>
    <w:rsid w:val="00125B70"/>
    <w:rsid w:val="00127E2F"/>
    <w:rsid w:val="00132E61"/>
    <w:rsid w:val="001336B7"/>
    <w:rsid w:val="00134391"/>
    <w:rsid w:val="001375D8"/>
    <w:rsid w:val="00142E49"/>
    <w:rsid w:val="00143536"/>
    <w:rsid w:val="001439BF"/>
    <w:rsid w:val="00144DFE"/>
    <w:rsid w:val="001457A0"/>
    <w:rsid w:val="00150DA8"/>
    <w:rsid w:val="00151C15"/>
    <w:rsid w:val="00156B71"/>
    <w:rsid w:val="00160BBC"/>
    <w:rsid w:val="0016122B"/>
    <w:rsid w:val="00161A1C"/>
    <w:rsid w:val="001646AB"/>
    <w:rsid w:val="0016726D"/>
    <w:rsid w:val="00167E2F"/>
    <w:rsid w:val="00170866"/>
    <w:rsid w:val="00171AEA"/>
    <w:rsid w:val="00172572"/>
    <w:rsid w:val="0017567E"/>
    <w:rsid w:val="0017733A"/>
    <w:rsid w:val="0017768F"/>
    <w:rsid w:val="00182B4C"/>
    <w:rsid w:val="0018565F"/>
    <w:rsid w:val="00186C11"/>
    <w:rsid w:val="001903EA"/>
    <w:rsid w:val="00191727"/>
    <w:rsid w:val="00192418"/>
    <w:rsid w:val="00194AAA"/>
    <w:rsid w:val="00195B5F"/>
    <w:rsid w:val="001A420E"/>
    <w:rsid w:val="001A58EB"/>
    <w:rsid w:val="001A68EF"/>
    <w:rsid w:val="001B387C"/>
    <w:rsid w:val="001B3F6D"/>
    <w:rsid w:val="001B4BB7"/>
    <w:rsid w:val="001B5839"/>
    <w:rsid w:val="001B623A"/>
    <w:rsid w:val="001C4784"/>
    <w:rsid w:val="001C79A0"/>
    <w:rsid w:val="001D17EA"/>
    <w:rsid w:val="001D1F13"/>
    <w:rsid w:val="001D522C"/>
    <w:rsid w:val="001D6BF4"/>
    <w:rsid w:val="001F0A34"/>
    <w:rsid w:val="001F39E3"/>
    <w:rsid w:val="001F795E"/>
    <w:rsid w:val="00201E77"/>
    <w:rsid w:val="002026F4"/>
    <w:rsid w:val="002107FC"/>
    <w:rsid w:val="00211A5D"/>
    <w:rsid w:val="00216BF4"/>
    <w:rsid w:val="00217288"/>
    <w:rsid w:val="002236D1"/>
    <w:rsid w:val="00224B22"/>
    <w:rsid w:val="002254F0"/>
    <w:rsid w:val="002300FE"/>
    <w:rsid w:val="00243E07"/>
    <w:rsid w:val="0024745C"/>
    <w:rsid w:val="00250680"/>
    <w:rsid w:val="0025586C"/>
    <w:rsid w:val="00255A77"/>
    <w:rsid w:val="00256CEB"/>
    <w:rsid w:val="00256D65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3467"/>
    <w:rsid w:val="00283AB0"/>
    <w:rsid w:val="00284BBA"/>
    <w:rsid w:val="00284EA2"/>
    <w:rsid w:val="00294930"/>
    <w:rsid w:val="00296889"/>
    <w:rsid w:val="00296DE7"/>
    <w:rsid w:val="002A0479"/>
    <w:rsid w:val="002A163F"/>
    <w:rsid w:val="002A224D"/>
    <w:rsid w:val="002A3BFC"/>
    <w:rsid w:val="002A79F1"/>
    <w:rsid w:val="002B262A"/>
    <w:rsid w:val="002B2DF2"/>
    <w:rsid w:val="002B53A8"/>
    <w:rsid w:val="002B5C8F"/>
    <w:rsid w:val="002B70C6"/>
    <w:rsid w:val="002C101F"/>
    <w:rsid w:val="002C210A"/>
    <w:rsid w:val="002C2358"/>
    <w:rsid w:val="002C534A"/>
    <w:rsid w:val="002C613F"/>
    <w:rsid w:val="002C7F9A"/>
    <w:rsid w:val="002D4D39"/>
    <w:rsid w:val="002D6C0F"/>
    <w:rsid w:val="002F32B9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4B6B"/>
    <w:rsid w:val="00315A7E"/>
    <w:rsid w:val="0031774E"/>
    <w:rsid w:val="00320915"/>
    <w:rsid w:val="00320BAA"/>
    <w:rsid w:val="0032295C"/>
    <w:rsid w:val="003237F0"/>
    <w:rsid w:val="0032693A"/>
    <w:rsid w:val="00326FB6"/>
    <w:rsid w:val="0032771A"/>
    <w:rsid w:val="00330385"/>
    <w:rsid w:val="003323A8"/>
    <w:rsid w:val="00332B05"/>
    <w:rsid w:val="00335650"/>
    <w:rsid w:val="0033763E"/>
    <w:rsid w:val="00341461"/>
    <w:rsid w:val="00343D96"/>
    <w:rsid w:val="00345005"/>
    <w:rsid w:val="00346CD6"/>
    <w:rsid w:val="0035154E"/>
    <w:rsid w:val="00355DD1"/>
    <w:rsid w:val="0036075E"/>
    <w:rsid w:val="00365D0A"/>
    <w:rsid w:val="003676BC"/>
    <w:rsid w:val="00370BF4"/>
    <w:rsid w:val="00374497"/>
    <w:rsid w:val="00374B3A"/>
    <w:rsid w:val="00375253"/>
    <w:rsid w:val="0037718A"/>
    <w:rsid w:val="0037718D"/>
    <w:rsid w:val="0038046C"/>
    <w:rsid w:val="0038232F"/>
    <w:rsid w:val="00386158"/>
    <w:rsid w:val="00387396"/>
    <w:rsid w:val="00390549"/>
    <w:rsid w:val="003927C9"/>
    <w:rsid w:val="00393E78"/>
    <w:rsid w:val="003977E7"/>
    <w:rsid w:val="00397ECE"/>
    <w:rsid w:val="003A3B08"/>
    <w:rsid w:val="003A4600"/>
    <w:rsid w:val="003A4C09"/>
    <w:rsid w:val="003A52D4"/>
    <w:rsid w:val="003A63DA"/>
    <w:rsid w:val="003A7F51"/>
    <w:rsid w:val="003B12A0"/>
    <w:rsid w:val="003B15DC"/>
    <w:rsid w:val="003B2CE8"/>
    <w:rsid w:val="003B3AC4"/>
    <w:rsid w:val="003C0B53"/>
    <w:rsid w:val="003C1702"/>
    <w:rsid w:val="003C2004"/>
    <w:rsid w:val="003C2175"/>
    <w:rsid w:val="003D7971"/>
    <w:rsid w:val="003E1AF0"/>
    <w:rsid w:val="003E24A5"/>
    <w:rsid w:val="003E67C5"/>
    <w:rsid w:val="003E6B93"/>
    <w:rsid w:val="003E73D4"/>
    <w:rsid w:val="003E79BB"/>
    <w:rsid w:val="003F21A2"/>
    <w:rsid w:val="003F28B5"/>
    <w:rsid w:val="003F28BB"/>
    <w:rsid w:val="003F2C91"/>
    <w:rsid w:val="003F3D8A"/>
    <w:rsid w:val="00400C77"/>
    <w:rsid w:val="00406D5B"/>
    <w:rsid w:val="00411CBF"/>
    <w:rsid w:val="004157EC"/>
    <w:rsid w:val="0042280D"/>
    <w:rsid w:val="00427805"/>
    <w:rsid w:val="00432708"/>
    <w:rsid w:val="00432F60"/>
    <w:rsid w:val="00436B1F"/>
    <w:rsid w:val="004378C2"/>
    <w:rsid w:val="00441094"/>
    <w:rsid w:val="00444363"/>
    <w:rsid w:val="004461D1"/>
    <w:rsid w:val="0044721E"/>
    <w:rsid w:val="00447EC1"/>
    <w:rsid w:val="004543CB"/>
    <w:rsid w:val="004569B0"/>
    <w:rsid w:val="004570F0"/>
    <w:rsid w:val="0045780A"/>
    <w:rsid w:val="00457D93"/>
    <w:rsid w:val="0046069A"/>
    <w:rsid w:val="0046470E"/>
    <w:rsid w:val="0047565A"/>
    <w:rsid w:val="00475D67"/>
    <w:rsid w:val="004805FB"/>
    <w:rsid w:val="004831B0"/>
    <w:rsid w:val="00484E93"/>
    <w:rsid w:val="004A05E9"/>
    <w:rsid w:val="004A17D9"/>
    <w:rsid w:val="004A2E92"/>
    <w:rsid w:val="004A30B2"/>
    <w:rsid w:val="004A6295"/>
    <w:rsid w:val="004C0195"/>
    <w:rsid w:val="004C170F"/>
    <w:rsid w:val="004C31B0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713"/>
    <w:rsid w:val="004E10B6"/>
    <w:rsid w:val="004E3DA6"/>
    <w:rsid w:val="004E4E53"/>
    <w:rsid w:val="004E4E57"/>
    <w:rsid w:val="004F1FBE"/>
    <w:rsid w:val="004F2F90"/>
    <w:rsid w:val="004F4A24"/>
    <w:rsid w:val="004F687F"/>
    <w:rsid w:val="00501FD3"/>
    <w:rsid w:val="00504053"/>
    <w:rsid w:val="005071D0"/>
    <w:rsid w:val="00507454"/>
    <w:rsid w:val="005079CD"/>
    <w:rsid w:val="00511482"/>
    <w:rsid w:val="0051382A"/>
    <w:rsid w:val="00516AB4"/>
    <w:rsid w:val="00521192"/>
    <w:rsid w:val="00523E4A"/>
    <w:rsid w:val="00533464"/>
    <w:rsid w:val="005352A3"/>
    <w:rsid w:val="00537A0F"/>
    <w:rsid w:val="00540721"/>
    <w:rsid w:val="00540826"/>
    <w:rsid w:val="00541A7D"/>
    <w:rsid w:val="00543B91"/>
    <w:rsid w:val="005475FC"/>
    <w:rsid w:val="00554790"/>
    <w:rsid w:val="00554904"/>
    <w:rsid w:val="00556718"/>
    <w:rsid w:val="005637FD"/>
    <w:rsid w:val="00564DF9"/>
    <w:rsid w:val="00570DA3"/>
    <w:rsid w:val="005724EA"/>
    <w:rsid w:val="00575020"/>
    <w:rsid w:val="00583264"/>
    <w:rsid w:val="00583B45"/>
    <w:rsid w:val="00583BF1"/>
    <w:rsid w:val="0059164B"/>
    <w:rsid w:val="00597B28"/>
    <w:rsid w:val="005A34B2"/>
    <w:rsid w:val="005B7842"/>
    <w:rsid w:val="005C2D16"/>
    <w:rsid w:val="005C376B"/>
    <w:rsid w:val="005C647D"/>
    <w:rsid w:val="005C653C"/>
    <w:rsid w:val="005C6648"/>
    <w:rsid w:val="005C6F48"/>
    <w:rsid w:val="005D49F5"/>
    <w:rsid w:val="005D4B37"/>
    <w:rsid w:val="005D69C7"/>
    <w:rsid w:val="005E21C1"/>
    <w:rsid w:val="005E3C87"/>
    <w:rsid w:val="005E4A97"/>
    <w:rsid w:val="005E75EC"/>
    <w:rsid w:val="005F29AF"/>
    <w:rsid w:val="00600848"/>
    <w:rsid w:val="006009FA"/>
    <w:rsid w:val="00601628"/>
    <w:rsid w:val="00601AFC"/>
    <w:rsid w:val="0060725D"/>
    <w:rsid w:val="006108EC"/>
    <w:rsid w:val="0061105B"/>
    <w:rsid w:val="00611A55"/>
    <w:rsid w:val="006125F7"/>
    <w:rsid w:val="00613899"/>
    <w:rsid w:val="00620ACA"/>
    <w:rsid w:val="00621A01"/>
    <w:rsid w:val="00627409"/>
    <w:rsid w:val="00632415"/>
    <w:rsid w:val="0063288D"/>
    <w:rsid w:val="00633AEC"/>
    <w:rsid w:val="00634013"/>
    <w:rsid w:val="006351C2"/>
    <w:rsid w:val="00640D8A"/>
    <w:rsid w:val="006424D0"/>
    <w:rsid w:val="00645E9D"/>
    <w:rsid w:val="00645F76"/>
    <w:rsid w:val="00650DE3"/>
    <w:rsid w:val="00653C51"/>
    <w:rsid w:val="00655EF8"/>
    <w:rsid w:val="0065638A"/>
    <w:rsid w:val="00657FEB"/>
    <w:rsid w:val="00662775"/>
    <w:rsid w:val="006648C1"/>
    <w:rsid w:val="00664E31"/>
    <w:rsid w:val="00665567"/>
    <w:rsid w:val="006658D0"/>
    <w:rsid w:val="00667C5B"/>
    <w:rsid w:val="00670FFE"/>
    <w:rsid w:val="00671934"/>
    <w:rsid w:val="00672654"/>
    <w:rsid w:val="00674E4A"/>
    <w:rsid w:val="00676630"/>
    <w:rsid w:val="00677886"/>
    <w:rsid w:val="00680260"/>
    <w:rsid w:val="00680A99"/>
    <w:rsid w:val="00683A9D"/>
    <w:rsid w:val="00687C6A"/>
    <w:rsid w:val="0069074E"/>
    <w:rsid w:val="00690970"/>
    <w:rsid w:val="00692808"/>
    <w:rsid w:val="006961BF"/>
    <w:rsid w:val="006A148E"/>
    <w:rsid w:val="006A3979"/>
    <w:rsid w:val="006C30B9"/>
    <w:rsid w:val="006C44D6"/>
    <w:rsid w:val="006D05A3"/>
    <w:rsid w:val="006D3F1E"/>
    <w:rsid w:val="006E0DF7"/>
    <w:rsid w:val="006E4529"/>
    <w:rsid w:val="006F1E6E"/>
    <w:rsid w:val="006F290C"/>
    <w:rsid w:val="006F3560"/>
    <w:rsid w:val="006F3BF1"/>
    <w:rsid w:val="006F695A"/>
    <w:rsid w:val="006F70B3"/>
    <w:rsid w:val="00700114"/>
    <w:rsid w:val="007058AF"/>
    <w:rsid w:val="00705EB2"/>
    <w:rsid w:val="00706518"/>
    <w:rsid w:val="00710BA8"/>
    <w:rsid w:val="0071262A"/>
    <w:rsid w:val="00715FB3"/>
    <w:rsid w:val="007231C2"/>
    <w:rsid w:val="007234B9"/>
    <w:rsid w:val="00723C11"/>
    <w:rsid w:val="00731903"/>
    <w:rsid w:val="00732131"/>
    <w:rsid w:val="00732AD1"/>
    <w:rsid w:val="00732C97"/>
    <w:rsid w:val="00732F08"/>
    <w:rsid w:val="0073355F"/>
    <w:rsid w:val="00733695"/>
    <w:rsid w:val="0073580B"/>
    <w:rsid w:val="00735F8D"/>
    <w:rsid w:val="007455C9"/>
    <w:rsid w:val="0075449B"/>
    <w:rsid w:val="007550EE"/>
    <w:rsid w:val="00755422"/>
    <w:rsid w:val="007562C7"/>
    <w:rsid w:val="007574AE"/>
    <w:rsid w:val="0076035D"/>
    <w:rsid w:val="00760D9C"/>
    <w:rsid w:val="0076159E"/>
    <w:rsid w:val="0076184D"/>
    <w:rsid w:val="00762282"/>
    <w:rsid w:val="00767601"/>
    <w:rsid w:val="0077221F"/>
    <w:rsid w:val="00776570"/>
    <w:rsid w:val="00777232"/>
    <w:rsid w:val="0077764E"/>
    <w:rsid w:val="00783339"/>
    <w:rsid w:val="00791F07"/>
    <w:rsid w:val="007932A3"/>
    <w:rsid w:val="00793CCF"/>
    <w:rsid w:val="007A16BB"/>
    <w:rsid w:val="007A351B"/>
    <w:rsid w:val="007A4D2A"/>
    <w:rsid w:val="007B3760"/>
    <w:rsid w:val="007B4907"/>
    <w:rsid w:val="007C1220"/>
    <w:rsid w:val="007C2F92"/>
    <w:rsid w:val="007C7141"/>
    <w:rsid w:val="007D0E9B"/>
    <w:rsid w:val="007D1172"/>
    <w:rsid w:val="007D54CC"/>
    <w:rsid w:val="007E2C2B"/>
    <w:rsid w:val="007E31DC"/>
    <w:rsid w:val="007E5CC5"/>
    <w:rsid w:val="007E795A"/>
    <w:rsid w:val="007F305C"/>
    <w:rsid w:val="007F3509"/>
    <w:rsid w:val="00801223"/>
    <w:rsid w:val="008022A8"/>
    <w:rsid w:val="00803034"/>
    <w:rsid w:val="008224E6"/>
    <w:rsid w:val="00831C43"/>
    <w:rsid w:val="00832909"/>
    <w:rsid w:val="0084739A"/>
    <w:rsid w:val="00851608"/>
    <w:rsid w:val="00855606"/>
    <w:rsid w:val="00857EAE"/>
    <w:rsid w:val="00860396"/>
    <w:rsid w:val="00864A75"/>
    <w:rsid w:val="0086689F"/>
    <w:rsid w:val="00867135"/>
    <w:rsid w:val="008800F0"/>
    <w:rsid w:val="0088386F"/>
    <w:rsid w:val="0088452B"/>
    <w:rsid w:val="00885F40"/>
    <w:rsid w:val="0089150B"/>
    <w:rsid w:val="00895D44"/>
    <w:rsid w:val="008A19D5"/>
    <w:rsid w:val="008A7AFB"/>
    <w:rsid w:val="008B0341"/>
    <w:rsid w:val="008B1837"/>
    <w:rsid w:val="008B44AD"/>
    <w:rsid w:val="008B5F4B"/>
    <w:rsid w:val="008B633C"/>
    <w:rsid w:val="008C0CF7"/>
    <w:rsid w:val="008C3198"/>
    <w:rsid w:val="008C39BD"/>
    <w:rsid w:val="008C3B42"/>
    <w:rsid w:val="008C5FCD"/>
    <w:rsid w:val="008D031D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8F22DC"/>
    <w:rsid w:val="00902AC9"/>
    <w:rsid w:val="009037D7"/>
    <w:rsid w:val="00911347"/>
    <w:rsid w:val="00913441"/>
    <w:rsid w:val="00913955"/>
    <w:rsid w:val="00915158"/>
    <w:rsid w:val="0092282D"/>
    <w:rsid w:val="009266A4"/>
    <w:rsid w:val="00927180"/>
    <w:rsid w:val="00937157"/>
    <w:rsid w:val="009400C8"/>
    <w:rsid w:val="009435C1"/>
    <w:rsid w:val="0094372E"/>
    <w:rsid w:val="00944B2A"/>
    <w:rsid w:val="0094671B"/>
    <w:rsid w:val="0094794B"/>
    <w:rsid w:val="00950011"/>
    <w:rsid w:val="00951E0E"/>
    <w:rsid w:val="00954E6E"/>
    <w:rsid w:val="00956958"/>
    <w:rsid w:val="00957222"/>
    <w:rsid w:val="00961587"/>
    <w:rsid w:val="009629C0"/>
    <w:rsid w:val="0097795B"/>
    <w:rsid w:val="00977DD5"/>
    <w:rsid w:val="00985C05"/>
    <w:rsid w:val="00987639"/>
    <w:rsid w:val="00991721"/>
    <w:rsid w:val="0099313C"/>
    <w:rsid w:val="0099482D"/>
    <w:rsid w:val="009969DE"/>
    <w:rsid w:val="009A402F"/>
    <w:rsid w:val="009B3E37"/>
    <w:rsid w:val="009C084E"/>
    <w:rsid w:val="009D4371"/>
    <w:rsid w:val="009D51BB"/>
    <w:rsid w:val="009D620C"/>
    <w:rsid w:val="009E35CF"/>
    <w:rsid w:val="009E6D98"/>
    <w:rsid w:val="009F5E48"/>
    <w:rsid w:val="009F61AA"/>
    <w:rsid w:val="009F6232"/>
    <w:rsid w:val="00A132DF"/>
    <w:rsid w:val="00A1412A"/>
    <w:rsid w:val="00A14305"/>
    <w:rsid w:val="00A14504"/>
    <w:rsid w:val="00A211D8"/>
    <w:rsid w:val="00A2138A"/>
    <w:rsid w:val="00A21610"/>
    <w:rsid w:val="00A21D23"/>
    <w:rsid w:val="00A22E24"/>
    <w:rsid w:val="00A25D81"/>
    <w:rsid w:val="00A26B1B"/>
    <w:rsid w:val="00A26B62"/>
    <w:rsid w:val="00A27FCE"/>
    <w:rsid w:val="00A301FF"/>
    <w:rsid w:val="00A4057B"/>
    <w:rsid w:val="00A42EDB"/>
    <w:rsid w:val="00A43714"/>
    <w:rsid w:val="00A527C3"/>
    <w:rsid w:val="00A52ECD"/>
    <w:rsid w:val="00A53261"/>
    <w:rsid w:val="00A54CE7"/>
    <w:rsid w:val="00A555C3"/>
    <w:rsid w:val="00A57C6D"/>
    <w:rsid w:val="00A63055"/>
    <w:rsid w:val="00A706C4"/>
    <w:rsid w:val="00A737E9"/>
    <w:rsid w:val="00A7648A"/>
    <w:rsid w:val="00A77F9A"/>
    <w:rsid w:val="00A802FD"/>
    <w:rsid w:val="00A8514E"/>
    <w:rsid w:val="00A864F0"/>
    <w:rsid w:val="00A8671F"/>
    <w:rsid w:val="00A8706D"/>
    <w:rsid w:val="00A939A9"/>
    <w:rsid w:val="00AA016A"/>
    <w:rsid w:val="00AA2C1C"/>
    <w:rsid w:val="00AA4153"/>
    <w:rsid w:val="00AA53D9"/>
    <w:rsid w:val="00AA636B"/>
    <w:rsid w:val="00AB0701"/>
    <w:rsid w:val="00AB1809"/>
    <w:rsid w:val="00AB479F"/>
    <w:rsid w:val="00AB59C4"/>
    <w:rsid w:val="00AC1774"/>
    <w:rsid w:val="00AC19B1"/>
    <w:rsid w:val="00AC28E4"/>
    <w:rsid w:val="00AC3E06"/>
    <w:rsid w:val="00AC45FE"/>
    <w:rsid w:val="00AC4DDE"/>
    <w:rsid w:val="00AC7348"/>
    <w:rsid w:val="00AC7439"/>
    <w:rsid w:val="00AC77AA"/>
    <w:rsid w:val="00AD137F"/>
    <w:rsid w:val="00AE37A6"/>
    <w:rsid w:val="00AE56A5"/>
    <w:rsid w:val="00AE6508"/>
    <w:rsid w:val="00AE7C68"/>
    <w:rsid w:val="00AF108F"/>
    <w:rsid w:val="00AF168E"/>
    <w:rsid w:val="00AF4DA6"/>
    <w:rsid w:val="00AF5BEC"/>
    <w:rsid w:val="00AF64D6"/>
    <w:rsid w:val="00B00303"/>
    <w:rsid w:val="00B0048B"/>
    <w:rsid w:val="00B01502"/>
    <w:rsid w:val="00B02616"/>
    <w:rsid w:val="00B05A9A"/>
    <w:rsid w:val="00B172C4"/>
    <w:rsid w:val="00B177A1"/>
    <w:rsid w:val="00B17DA6"/>
    <w:rsid w:val="00B22172"/>
    <w:rsid w:val="00B228E8"/>
    <w:rsid w:val="00B33553"/>
    <w:rsid w:val="00B33F81"/>
    <w:rsid w:val="00B352A2"/>
    <w:rsid w:val="00B36FD5"/>
    <w:rsid w:val="00B411C7"/>
    <w:rsid w:val="00B46B1B"/>
    <w:rsid w:val="00B52192"/>
    <w:rsid w:val="00B547FA"/>
    <w:rsid w:val="00B550CD"/>
    <w:rsid w:val="00B5561D"/>
    <w:rsid w:val="00B5665F"/>
    <w:rsid w:val="00B57723"/>
    <w:rsid w:val="00B62C90"/>
    <w:rsid w:val="00B652AA"/>
    <w:rsid w:val="00B66516"/>
    <w:rsid w:val="00B7333A"/>
    <w:rsid w:val="00B812B7"/>
    <w:rsid w:val="00B83B74"/>
    <w:rsid w:val="00B8451E"/>
    <w:rsid w:val="00B852F7"/>
    <w:rsid w:val="00B86770"/>
    <w:rsid w:val="00B873E6"/>
    <w:rsid w:val="00B93C74"/>
    <w:rsid w:val="00B94660"/>
    <w:rsid w:val="00B97489"/>
    <w:rsid w:val="00BA2BC7"/>
    <w:rsid w:val="00BA4604"/>
    <w:rsid w:val="00BA55C7"/>
    <w:rsid w:val="00BB2542"/>
    <w:rsid w:val="00BC0BC5"/>
    <w:rsid w:val="00BC1087"/>
    <w:rsid w:val="00BC7E4B"/>
    <w:rsid w:val="00BD0CA1"/>
    <w:rsid w:val="00BD1E9C"/>
    <w:rsid w:val="00BD296E"/>
    <w:rsid w:val="00BD5BE0"/>
    <w:rsid w:val="00BD6367"/>
    <w:rsid w:val="00BD6755"/>
    <w:rsid w:val="00BD6AE9"/>
    <w:rsid w:val="00BE02D4"/>
    <w:rsid w:val="00BE0B0A"/>
    <w:rsid w:val="00BE6577"/>
    <w:rsid w:val="00BE6A91"/>
    <w:rsid w:val="00BF19FD"/>
    <w:rsid w:val="00BF1E68"/>
    <w:rsid w:val="00BF413B"/>
    <w:rsid w:val="00BF5639"/>
    <w:rsid w:val="00C047AF"/>
    <w:rsid w:val="00C071AB"/>
    <w:rsid w:val="00C17AA7"/>
    <w:rsid w:val="00C20645"/>
    <w:rsid w:val="00C20BBC"/>
    <w:rsid w:val="00C222AD"/>
    <w:rsid w:val="00C25195"/>
    <w:rsid w:val="00C26173"/>
    <w:rsid w:val="00C26E44"/>
    <w:rsid w:val="00C30314"/>
    <w:rsid w:val="00C31CD7"/>
    <w:rsid w:val="00C32686"/>
    <w:rsid w:val="00C3364F"/>
    <w:rsid w:val="00C33B24"/>
    <w:rsid w:val="00C37B64"/>
    <w:rsid w:val="00C40E74"/>
    <w:rsid w:val="00C45E0F"/>
    <w:rsid w:val="00C5076C"/>
    <w:rsid w:val="00C50FF2"/>
    <w:rsid w:val="00C52404"/>
    <w:rsid w:val="00C52A40"/>
    <w:rsid w:val="00C64BD0"/>
    <w:rsid w:val="00C665AF"/>
    <w:rsid w:val="00C66A32"/>
    <w:rsid w:val="00C71514"/>
    <w:rsid w:val="00C73B2E"/>
    <w:rsid w:val="00C84D8C"/>
    <w:rsid w:val="00C84F49"/>
    <w:rsid w:val="00C9215A"/>
    <w:rsid w:val="00C94D1C"/>
    <w:rsid w:val="00C961BE"/>
    <w:rsid w:val="00C975D5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C1C06"/>
    <w:rsid w:val="00CC23A7"/>
    <w:rsid w:val="00CC2F2E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F0758"/>
    <w:rsid w:val="00CF086E"/>
    <w:rsid w:val="00CF20BD"/>
    <w:rsid w:val="00CF35E4"/>
    <w:rsid w:val="00CF5421"/>
    <w:rsid w:val="00CF6C88"/>
    <w:rsid w:val="00D007DA"/>
    <w:rsid w:val="00D03128"/>
    <w:rsid w:val="00D170E7"/>
    <w:rsid w:val="00D1715B"/>
    <w:rsid w:val="00D21BD7"/>
    <w:rsid w:val="00D30546"/>
    <w:rsid w:val="00D430F6"/>
    <w:rsid w:val="00D44348"/>
    <w:rsid w:val="00D444ED"/>
    <w:rsid w:val="00D5096C"/>
    <w:rsid w:val="00D55010"/>
    <w:rsid w:val="00D563D0"/>
    <w:rsid w:val="00D57E63"/>
    <w:rsid w:val="00D62865"/>
    <w:rsid w:val="00D66DAE"/>
    <w:rsid w:val="00D7002F"/>
    <w:rsid w:val="00D70B61"/>
    <w:rsid w:val="00D730B4"/>
    <w:rsid w:val="00D75C29"/>
    <w:rsid w:val="00D771EE"/>
    <w:rsid w:val="00D772BC"/>
    <w:rsid w:val="00D82454"/>
    <w:rsid w:val="00D82912"/>
    <w:rsid w:val="00D87BAC"/>
    <w:rsid w:val="00D87C99"/>
    <w:rsid w:val="00D94CBF"/>
    <w:rsid w:val="00D97CEA"/>
    <w:rsid w:val="00DA015F"/>
    <w:rsid w:val="00DA1AC3"/>
    <w:rsid w:val="00DA3664"/>
    <w:rsid w:val="00DA6783"/>
    <w:rsid w:val="00DA7A32"/>
    <w:rsid w:val="00DB4CB9"/>
    <w:rsid w:val="00DB6AB2"/>
    <w:rsid w:val="00DC2287"/>
    <w:rsid w:val="00DC5DC0"/>
    <w:rsid w:val="00DC66E7"/>
    <w:rsid w:val="00DD2D07"/>
    <w:rsid w:val="00DD3852"/>
    <w:rsid w:val="00DD5886"/>
    <w:rsid w:val="00DD7E34"/>
    <w:rsid w:val="00DE1827"/>
    <w:rsid w:val="00DE23B4"/>
    <w:rsid w:val="00DE351F"/>
    <w:rsid w:val="00DE7A25"/>
    <w:rsid w:val="00DF040B"/>
    <w:rsid w:val="00DF0843"/>
    <w:rsid w:val="00DF1867"/>
    <w:rsid w:val="00DF4931"/>
    <w:rsid w:val="00E00CB6"/>
    <w:rsid w:val="00E03438"/>
    <w:rsid w:val="00E04CDE"/>
    <w:rsid w:val="00E0595F"/>
    <w:rsid w:val="00E0643C"/>
    <w:rsid w:val="00E06773"/>
    <w:rsid w:val="00E129EE"/>
    <w:rsid w:val="00E14A4E"/>
    <w:rsid w:val="00E1625B"/>
    <w:rsid w:val="00E21192"/>
    <w:rsid w:val="00E217CD"/>
    <w:rsid w:val="00E26FCC"/>
    <w:rsid w:val="00E3080C"/>
    <w:rsid w:val="00E3212F"/>
    <w:rsid w:val="00E353F0"/>
    <w:rsid w:val="00E42BA4"/>
    <w:rsid w:val="00E43819"/>
    <w:rsid w:val="00E468B7"/>
    <w:rsid w:val="00E5086C"/>
    <w:rsid w:val="00E51030"/>
    <w:rsid w:val="00E5115E"/>
    <w:rsid w:val="00E51167"/>
    <w:rsid w:val="00E53BBE"/>
    <w:rsid w:val="00E55C36"/>
    <w:rsid w:val="00E560F8"/>
    <w:rsid w:val="00E56F71"/>
    <w:rsid w:val="00E7332A"/>
    <w:rsid w:val="00E76D81"/>
    <w:rsid w:val="00E81498"/>
    <w:rsid w:val="00E832DE"/>
    <w:rsid w:val="00E841B0"/>
    <w:rsid w:val="00E84E03"/>
    <w:rsid w:val="00E856F0"/>
    <w:rsid w:val="00E860E7"/>
    <w:rsid w:val="00E916F6"/>
    <w:rsid w:val="00E92ABE"/>
    <w:rsid w:val="00EA274D"/>
    <w:rsid w:val="00EA5C7C"/>
    <w:rsid w:val="00EB0A76"/>
    <w:rsid w:val="00EB3106"/>
    <w:rsid w:val="00EB4AF2"/>
    <w:rsid w:val="00EC7983"/>
    <w:rsid w:val="00EC7FDA"/>
    <w:rsid w:val="00ED2129"/>
    <w:rsid w:val="00ED2836"/>
    <w:rsid w:val="00ED3C14"/>
    <w:rsid w:val="00ED5814"/>
    <w:rsid w:val="00ED62FC"/>
    <w:rsid w:val="00ED6DC3"/>
    <w:rsid w:val="00EE0507"/>
    <w:rsid w:val="00EE4653"/>
    <w:rsid w:val="00EE4E78"/>
    <w:rsid w:val="00EE7936"/>
    <w:rsid w:val="00EF068B"/>
    <w:rsid w:val="00EF16EB"/>
    <w:rsid w:val="00EF230B"/>
    <w:rsid w:val="00EF7950"/>
    <w:rsid w:val="00F020AF"/>
    <w:rsid w:val="00F042EB"/>
    <w:rsid w:val="00F04B58"/>
    <w:rsid w:val="00F0558E"/>
    <w:rsid w:val="00F07C00"/>
    <w:rsid w:val="00F10789"/>
    <w:rsid w:val="00F156AE"/>
    <w:rsid w:val="00F2305E"/>
    <w:rsid w:val="00F3092C"/>
    <w:rsid w:val="00F31ECA"/>
    <w:rsid w:val="00F32440"/>
    <w:rsid w:val="00F3457B"/>
    <w:rsid w:val="00F36FB0"/>
    <w:rsid w:val="00F428DF"/>
    <w:rsid w:val="00F43DD6"/>
    <w:rsid w:val="00F46EB2"/>
    <w:rsid w:val="00F528F0"/>
    <w:rsid w:val="00F56AC1"/>
    <w:rsid w:val="00F56EBC"/>
    <w:rsid w:val="00F57700"/>
    <w:rsid w:val="00F61690"/>
    <w:rsid w:val="00F65E0A"/>
    <w:rsid w:val="00F739E0"/>
    <w:rsid w:val="00F74AEC"/>
    <w:rsid w:val="00F828B5"/>
    <w:rsid w:val="00F82AB8"/>
    <w:rsid w:val="00F907CF"/>
    <w:rsid w:val="00F91823"/>
    <w:rsid w:val="00F919B4"/>
    <w:rsid w:val="00F97CA2"/>
    <w:rsid w:val="00FA0733"/>
    <w:rsid w:val="00FA07D6"/>
    <w:rsid w:val="00FA42E0"/>
    <w:rsid w:val="00FA4EB5"/>
    <w:rsid w:val="00FB17A6"/>
    <w:rsid w:val="00FB261E"/>
    <w:rsid w:val="00FB3D8A"/>
    <w:rsid w:val="00FB3D9B"/>
    <w:rsid w:val="00FC4D69"/>
    <w:rsid w:val="00FD6D2F"/>
    <w:rsid w:val="00FE31F0"/>
    <w:rsid w:val="00FE7F78"/>
    <w:rsid w:val="00FF0FBF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  <w15:docId w15:val="{BFF55F29-E29F-49F3-B7ED-FFCCEBD8F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0BD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eldocumento">
    <w:name w:val="Document Map"/>
    <w:basedOn w:val="Normal"/>
    <w:semiHidden/>
    <w:rsid w:val="00B02616"/>
    <w:pPr>
      <w:shd w:val="clear" w:color="auto" w:fill="000080"/>
    </w:pPr>
    <w:rPr>
      <w:rFonts w:cs="Tahoma"/>
    </w:rPr>
  </w:style>
  <w:style w:type="character" w:customStyle="1" w:styleId="EncabezadoCar">
    <w:name w:val="Encabezado Car"/>
    <w:basedOn w:val="Fuentedeprrafopredeter"/>
    <w:link w:val="Encabezado"/>
    <w:rsid w:val="00C17AA7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4E10B6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E10B6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0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2EBA409C-1DCE-4649-9CB8-CFA9C979D9F2}"/>
</file>

<file path=customXml/itemProps2.xml><?xml version="1.0" encoding="utf-8"?>
<ds:datastoreItem xmlns:ds="http://schemas.openxmlformats.org/officeDocument/2006/customXml" ds:itemID="{40FEB76E-F51B-47B5-8FC2-2FD4710F423A}"/>
</file>

<file path=customXml/itemProps3.xml><?xml version="1.0" encoding="utf-8"?>
<ds:datastoreItem xmlns:ds="http://schemas.openxmlformats.org/officeDocument/2006/customXml" ds:itemID="{3E17A084-1A93-4107-B550-C2AE30CA5885}"/>
</file>

<file path=docProps/app.xml><?xml version="1.0" encoding="utf-8"?>
<Properties xmlns="http://schemas.openxmlformats.org/officeDocument/2006/extended-properties" xmlns:vt="http://schemas.openxmlformats.org/officeDocument/2006/docPropsVTypes">
  <Template>A961BD19.dotm</Template>
  <TotalTime>10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Títulos</vt:lpstr>
      </vt:variant>
      <vt:variant>
        <vt:i4>3</vt:i4>
      </vt:variant>
      <vt:variant>
        <vt:lpstr>Títol</vt:lpstr>
      </vt:variant>
      <vt:variant>
        <vt:i4>1</vt:i4>
      </vt:variant>
      <vt:variant>
        <vt:lpstr>Títols</vt:lpstr>
      </vt:variant>
      <vt:variant>
        <vt:i4>3</vt:i4>
      </vt:variant>
    </vt:vector>
  </HeadingPairs>
  <TitlesOfParts>
    <vt:vector size="8" baseType="lpstr">
      <vt:lpstr>MEMORIA</vt:lpstr>
      <vt:lpstr>Per a un millor aclariment, veieu la figura A. </vt:lpstr>
      <vt:lpstr>Per a un millor aclariment, veieu la figura B. </vt:lpstr>
      <vt:lpstr>Per a un millor aclariment, veieu la figura C.</vt:lpstr>
      <vt:lpstr>MEMORIA</vt:lpstr>
      <vt:lpstr>Per a un millor aclariment, veieu la figura A. </vt:lpstr>
      <vt:lpstr>Per a un millor aclariment, veieu la figura B. </vt:lpstr>
      <vt:lpstr>Per a un millor aclariment, veieu la figura C.</vt:lpstr>
    </vt:vector>
  </TitlesOfParts>
  <Company>Consorci d'Aigües de Tarragona</Company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Begoña Coll</cp:lastModifiedBy>
  <cp:revision>17</cp:revision>
  <cp:lastPrinted>2016-02-24T12:14:00Z</cp:lastPrinted>
  <dcterms:created xsi:type="dcterms:W3CDTF">2013-05-15T08:21:00Z</dcterms:created>
  <dcterms:modified xsi:type="dcterms:W3CDTF">2020-04-27T12:42:00Z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